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12D" w:rsidRDefault="00B6712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4" o:title=""/>
            <w10:wrap type="square" side="left"/>
          </v:shape>
        </w:pict>
      </w:r>
      <w:bookmarkStart w:id="0" w:name="o735"/>
      <w:bookmarkEnd w:id="0"/>
    </w:p>
    <w:p w:rsidR="00B6712D" w:rsidRDefault="00B6712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B6712D" w:rsidRDefault="00B6712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B6712D" w:rsidRDefault="00B6712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B6712D" w:rsidRDefault="00B6712D" w:rsidP="00184060">
      <w:pPr>
        <w:pStyle w:val="NormalWeb"/>
        <w:spacing w:after="0"/>
        <w:jc w:val="center"/>
        <w:rPr>
          <w:color w:val="000000"/>
        </w:rPr>
      </w:pPr>
      <w:r>
        <w:rPr>
          <w:b/>
          <w:bCs/>
          <w:color w:val="000000"/>
          <w:sz w:val="28"/>
          <w:szCs w:val="28"/>
        </w:rPr>
        <w:t>МОЛОЧАНСЬКА МІСЬКА РАДА</w:t>
      </w:r>
    </w:p>
    <w:p w:rsidR="00B6712D" w:rsidRDefault="00B6712D" w:rsidP="00184060">
      <w:pPr>
        <w:pStyle w:val="NormalWeb"/>
        <w:spacing w:after="0"/>
        <w:jc w:val="center"/>
        <w:rPr>
          <w:b/>
          <w:bCs/>
          <w:color w:val="000000"/>
          <w:sz w:val="28"/>
          <w:szCs w:val="28"/>
        </w:rPr>
      </w:pPr>
    </w:p>
    <w:p w:rsidR="00B6712D" w:rsidRDefault="00B6712D" w:rsidP="00184060">
      <w:pPr>
        <w:pStyle w:val="NormalWeb"/>
        <w:spacing w:after="0"/>
        <w:jc w:val="center"/>
        <w:rPr>
          <w:color w:val="000000"/>
        </w:rPr>
      </w:pPr>
      <w:r>
        <w:rPr>
          <w:color w:val="000000"/>
          <w:sz w:val="28"/>
          <w:szCs w:val="28"/>
        </w:rPr>
        <w:t>восьмого  скликання</w:t>
      </w:r>
    </w:p>
    <w:p w:rsidR="00B6712D" w:rsidRDefault="00B6712D" w:rsidP="00184060">
      <w:pPr>
        <w:pStyle w:val="NormalWeb"/>
        <w:spacing w:after="0"/>
        <w:jc w:val="center"/>
        <w:rPr>
          <w:color w:val="000000"/>
          <w:sz w:val="28"/>
          <w:szCs w:val="28"/>
        </w:rPr>
      </w:pPr>
      <w:r>
        <w:rPr>
          <w:color w:val="000000"/>
          <w:sz w:val="28"/>
          <w:szCs w:val="28"/>
          <w:lang w:val="ru-RU"/>
        </w:rPr>
        <w:t>одинадцята</w:t>
      </w:r>
      <w:r>
        <w:rPr>
          <w:color w:val="000000"/>
          <w:sz w:val="28"/>
          <w:szCs w:val="28"/>
        </w:rPr>
        <w:t xml:space="preserve"> сесія</w:t>
      </w:r>
    </w:p>
    <w:p w:rsidR="00B6712D" w:rsidRDefault="00B6712D" w:rsidP="00184060">
      <w:pPr>
        <w:pStyle w:val="NormalWeb"/>
        <w:spacing w:after="0"/>
        <w:jc w:val="center"/>
        <w:rPr>
          <w:b/>
          <w:bCs/>
          <w:color w:val="000000"/>
          <w:sz w:val="28"/>
          <w:szCs w:val="28"/>
        </w:rPr>
      </w:pPr>
    </w:p>
    <w:p w:rsidR="00B6712D" w:rsidRDefault="00B6712D" w:rsidP="00184060">
      <w:pPr>
        <w:pStyle w:val="NormalWeb"/>
        <w:spacing w:after="0"/>
        <w:jc w:val="center"/>
        <w:rPr>
          <w:color w:val="000000"/>
        </w:rPr>
      </w:pPr>
      <w:r>
        <w:rPr>
          <w:b/>
          <w:bCs/>
          <w:color w:val="000000"/>
          <w:sz w:val="28"/>
          <w:szCs w:val="28"/>
        </w:rPr>
        <w:t>Р І Ш Е Н Н Я</w:t>
      </w:r>
      <w:r>
        <w:rPr>
          <w:color w:val="000000"/>
        </w:rPr>
        <w:t> </w:t>
      </w:r>
    </w:p>
    <w:p w:rsidR="00B6712D" w:rsidRDefault="00B6712D" w:rsidP="00184060">
      <w:pPr>
        <w:pStyle w:val="NormalWeb"/>
        <w:spacing w:after="0"/>
        <w:jc w:val="center"/>
        <w:rPr>
          <w:color w:val="000000"/>
        </w:rPr>
      </w:pPr>
    </w:p>
    <w:p w:rsidR="00B6712D" w:rsidRDefault="00B6712D" w:rsidP="00184060">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02.07.</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18</w:t>
      </w:r>
    </w:p>
    <w:p w:rsidR="00B6712D" w:rsidRDefault="00B6712D" w:rsidP="00C52DBB">
      <w:pPr>
        <w:pStyle w:val="NormalWeb"/>
        <w:spacing w:after="0"/>
        <w:ind w:left="0"/>
        <w:jc w:val="center"/>
        <w:rPr>
          <w:b/>
          <w:color w:val="000000"/>
        </w:rPr>
      </w:pPr>
    </w:p>
    <w:p w:rsidR="00B6712D" w:rsidRPr="00184060" w:rsidRDefault="00B6712D" w:rsidP="00184060">
      <w:pPr>
        <w:spacing w:line="240" w:lineRule="exact"/>
        <w:jc w:val="both"/>
        <w:rPr>
          <w:b/>
          <w:sz w:val="28"/>
          <w:szCs w:val="28"/>
        </w:rPr>
      </w:pPr>
      <w:r w:rsidRPr="00184060">
        <w:rPr>
          <w:b/>
          <w:sz w:val="28"/>
          <w:szCs w:val="28"/>
        </w:rPr>
        <w:t>Про виділення в натурі (на місцевості)</w:t>
      </w:r>
    </w:p>
    <w:p w:rsidR="00B6712D" w:rsidRPr="00184060" w:rsidRDefault="00B6712D" w:rsidP="00184060">
      <w:pPr>
        <w:spacing w:line="240" w:lineRule="exact"/>
        <w:jc w:val="both"/>
        <w:rPr>
          <w:b/>
          <w:sz w:val="28"/>
          <w:szCs w:val="28"/>
        </w:rPr>
      </w:pPr>
      <w:r w:rsidRPr="00184060">
        <w:rPr>
          <w:b/>
          <w:sz w:val="28"/>
          <w:szCs w:val="28"/>
        </w:rPr>
        <w:t xml:space="preserve">земельних часток (паїв) по колишньому </w:t>
      </w:r>
    </w:p>
    <w:p w:rsidR="00B6712D" w:rsidRPr="00184060" w:rsidRDefault="00B6712D" w:rsidP="00184060">
      <w:pPr>
        <w:spacing w:line="240" w:lineRule="exact"/>
        <w:jc w:val="both"/>
        <w:rPr>
          <w:b/>
          <w:sz w:val="28"/>
          <w:szCs w:val="28"/>
        </w:rPr>
      </w:pPr>
      <w:r w:rsidRPr="00184060">
        <w:rPr>
          <w:b/>
          <w:sz w:val="28"/>
          <w:szCs w:val="28"/>
        </w:rPr>
        <w:t>ВАТ «Запорізький ППРР»</w:t>
      </w:r>
    </w:p>
    <w:p w:rsidR="00B6712D" w:rsidRPr="003531C1" w:rsidRDefault="00B6712D" w:rsidP="00C52DBB">
      <w:pPr>
        <w:ind w:firstLine="709"/>
        <w:jc w:val="both"/>
        <w:rPr>
          <w:sz w:val="28"/>
          <w:szCs w:val="28"/>
          <w:lang w:val="ru-RU"/>
        </w:rPr>
      </w:pPr>
    </w:p>
    <w:p w:rsidR="00B6712D" w:rsidRPr="00F93EC7" w:rsidRDefault="00B6712D"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постійної комісії</w:t>
      </w:r>
      <w:bookmarkStart w:id="1" w:name="_GoBack"/>
      <w:bookmarkEnd w:id="1"/>
      <w:r>
        <w:rPr>
          <w:sz w:val="28"/>
          <w:szCs w:val="28"/>
        </w:rPr>
        <w:t xml:space="preserve">, </w:t>
      </w:r>
      <w:r w:rsidRPr="00E0412A">
        <w:rPr>
          <w:sz w:val="28"/>
          <w:szCs w:val="28"/>
        </w:rPr>
        <w:t>Молочанська м</w:t>
      </w:r>
      <w:r>
        <w:rPr>
          <w:sz w:val="28"/>
          <w:szCs w:val="28"/>
        </w:rPr>
        <w:t>і</w:t>
      </w:r>
      <w:r w:rsidRPr="00E0412A">
        <w:rPr>
          <w:sz w:val="28"/>
          <w:szCs w:val="28"/>
        </w:rPr>
        <w:t>ська рада</w:t>
      </w:r>
      <w:r>
        <w:rPr>
          <w:sz w:val="28"/>
          <w:szCs w:val="28"/>
        </w:rPr>
        <w:t>,</w:t>
      </w:r>
    </w:p>
    <w:p w:rsidR="00B6712D" w:rsidRPr="005F4BEF" w:rsidRDefault="00B6712D" w:rsidP="00D220B9">
      <w:pPr>
        <w:pStyle w:val="HTMLPreformatted"/>
        <w:shd w:val="clear" w:color="auto" w:fill="FFFFFF"/>
        <w:jc w:val="both"/>
        <w:rPr>
          <w:rFonts w:ascii="Times New Roman" w:hAnsi="Times New Roman"/>
          <w:b/>
          <w:sz w:val="28"/>
          <w:szCs w:val="28"/>
        </w:rPr>
      </w:pPr>
      <w:r w:rsidRPr="005F4BEF">
        <w:rPr>
          <w:rFonts w:ascii="Times New Roman" w:hAnsi="Times New Roman"/>
          <w:b/>
          <w:sz w:val="28"/>
          <w:szCs w:val="28"/>
        </w:rPr>
        <w:t>ВИРІШИЛА:</w:t>
      </w:r>
    </w:p>
    <w:p w:rsidR="00B6712D" w:rsidRPr="003531C1" w:rsidRDefault="00B6712D" w:rsidP="00C52DBB">
      <w:pPr>
        <w:jc w:val="both"/>
        <w:rPr>
          <w:color w:val="000000"/>
          <w:sz w:val="28"/>
          <w:szCs w:val="28"/>
          <w:shd w:val="clear" w:color="auto" w:fill="FFFFFF"/>
        </w:rPr>
      </w:pPr>
    </w:p>
    <w:p w:rsidR="00B6712D" w:rsidRDefault="00B6712D" w:rsidP="00C52DBB">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Науменко Володимиру Миколайовичу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203274,</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2 га"/>
        </w:smartTagPr>
        <w:r>
          <w:rPr>
            <w:color w:val="000000"/>
            <w:sz w:val="28"/>
            <w:szCs w:val="28"/>
            <w:shd w:val="clear" w:color="auto" w:fill="FFFFFF"/>
          </w:rPr>
          <w:t>0,5572</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:01:002:0119</w:t>
      </w:r>
      <w:r w:rsidRPr="00C52DBB">
        <w:rPr>
          <w:sz w:val="28"/>
          <w:szCs w:val="28"/>
        </w:rPr>
        <w:t>.</w:t>
      </w:r>
    </w:p>
    <w:p w:rsidR="00B6712D" w:rsidRDefault="00B6712D" w:rsidP="0056419F">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Котову Олегу Валерійовичу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203234,</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:02:001:0187</w:t>
      </w:r>
      <w:r w:rsidRPr="00C52DBB">
        <w:rPr>
          <w:sz w:val="28"/>
          <w:szCs w:val="28"/>
        </w:rPr>
        <w:t>.</w:t>
      </w:r>
    </w:p>
    <w:p w:rsidR="00B6712D" w:rsidRDefault="00B6712D" w:rsidP="002E1943">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Котову Олегу Валерійовичу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202833,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2 га"/>
        </w:smartTagPr>
        <w:r>
          <w:rPr>
            <w:color w:val="000000"/>
            <w:sz w:val="28"/>
            <w:szCs w:val="28"/>
            <w:shd w:val="clear" w:color="auto" w:fill="FFFFFF"/>
          </w:rPr>
          <w:t>0,5572</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:02:001:0149</w:t>
      </w:r>
      <w:r w:rsidRPr="00C52DBB">
        <w:rPr>
          <w:sz w:val="28"/>
          <w:szCs w:val="28"/>
        </w:rPr>
        <w:t>.</w:t>
      </w:r>
    </w:p>
    <w:p w:rsidR="00B6712D" w:rsidRDefault="00B6712D" w:rsidP="00435F65">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Бухрякову Олегу Леонідовичу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202642,</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0 га"/>
        </w:smartTagPr>
        <w:r>
          <w:rPr>
            <w:color w:val="000000"/>
            <w:sz w:val="28"/>
            <w:szCs w:val="28"/>
            <w:shd w:val="clear" w:color="auto" w:fill="FFFFFF"/>
          </w:rPr>
          <w:t>0,5570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:02:001:0047</w:t>
      </w:r>
      <w:r w:rsidRPr="00C52DBB">
        <w:rPr>
          <w:sz w:val="28"/>
          <w:szCs w:val="28"/>
        </w:rPr>
        <w:t>.</w:t>
      </w:r>
    </w:p>
    <w:p w:rsidR="00B6712D" w:rsidRDefault="00B6712D" w:rsidP="00C52DBB">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B6712D" w:rsidRDefault="00B6712D" w:rsidP="00C52DBB">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B6712D" w:rsidRDefault="00B6712D" w:rsidP="00C52DBB">
      <w:pPr>
        <w:jc w:val="both"/>
        <w:rPr>
          <w:sz w:val="28"/>
          <w:szCs w:val="28"/>
        </w:rPr>
      </w:pPr>
    </w:p>
    <w:p w:rsidR="00B6712D" w:rsidRDefault="00B6712D" w:rsidP="0085245C">
      <w:pPr>
        <w:rPr>
          <w:sz w:val="28"/>
          <w:szCs w:val="28"/>
        </w:rPr>
      </w:pPr>
    </w:p>
    <w:p w:rsidR="00B6712D" w:rsidRDefault="00B6712D" w:rsidP="0085245C">
      <w:pPr>
        <w:rPr>
          <w:sz w:val="28"/>
          <w:szCs w:val="28"/>
        </w:rPr>
      </w:pPr>
      <w:r>
        <w:rPr>
          <w:sz w:val="28"/>
          <w:szCs w:val="28"/>
        </w:rPr>
        <w:t>Секретар ради                                                                          Ольга ГАРБУЗ</w:t>
      </w:r>
    </w:p>
    <w:p w:rsidR="00B6712D" w:rsidRPr="003531C1" w:rsidRDefault="00B6712D" w:rsidP="00C52DBB">
      <w:pPr>
        <w:rPr>
          <w:sz w:val="28"/>
          <w:szCs w:val="28"/>
        </w:rPr>
      </w:pPr>
    </w:p>
    <w:p w:rsidR="00B6712D" w:rsidRDefault="00B6712D" w:rsidP="00F907C9">
      <w:pPr>
        <w:pStyle w:val="NormalWeb"/>
        <w:shd w:val="clear" w:color="auto" w:fill="FFFFFF"/>
        <w:spacing w:after="0" w:line="240" w:lineRule="exact"/>
        <w:jc w:val="both"/>
        <w:rPr>
          <w:sz w:val="28"/>
          <w:szCs w:val="28"/>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lang w:val="ru-RU"/>
        </w:rPr>
      </w:pPr>
    </w:p>
    <w:p w:rsidR="00B6712D" w:rsidRDefault="00B6712D" w:rsidP="00F907C9">
      <w:pPr>
        <w:spacing w:line="240" w:lineRule="atLeast"/>
        <w:rPr>
          <w:color w:val="000000"/>
          <w:sz w:val="28"/>
          <w:szCs w:val="28"/>
        </w:rPr>
      </w:pPr>
      <w:r>
        <w:rPr>
          <w:color w:val="000000"/>
          <w:sz w:val="28"/>
          <w:szCs w:val="28"/>
        </w:rPr>
        <w:t>Підготувала:</w:t>
      </w:r>
    </w:p>
    <w:p w:rsidR="00B6712D" w:rsidRDefault="00B6712D" w:rsidP="00F907C9">
      <w:pPr>
        <w:pStyle w:val="NormalWeb"/>
        <w:shd w:val="clear" w:color="auto" w:fill="FFFFFF"/>
        <w:spacing w:after="0" w:line="240" w:lineRule="atLeast"/>
        <w:ind w:hanging="283"/>
        <w:jc w:val="both"/>
        <w:rPr>
          <w:sz w:val="28"/>
          <w:szCs w:val="28"/>
        </w:rPr>
      </w:pPr>
      <w:r>
        <w:rPr>
          <w:sz w:val="28"/>
          <w:szCs w:val="28"/>
        </w:rPr>
        <w:t xml:space="preserve">    Начальник відділу з питань АПР, </w:t>
      </w:r>
    </w:p>
    <w:p w:rsidR="00B6712D" w:rsidRDefault="00B6712D" w:rsidP="00F907C9">
      <w:pPr>
        <w:pStyle w:val="NormalWeb"/>
        <w:shd w:val="clear" w:color="auto" w:fill="FFFFFF"/>
        <w:spacing w:after="0" w:line="240" w:lineRule="atLeast"/>
        <w:jc w:val="both"/>
        <w:rPr>
          <w:sz w:val="28"/>
          <w:szCs w:val="28"/>
        </w:rPr>
      </w:pPr>
      <w:r>
        <w:rPr>
          <w:sz w:val="28"/>
          <w:szCs w:val="28"/>
        </w:rPr>
        <w:t xml:space="preserve">земельних ресурсів, кадастру та </w:t>
      </w:r>
    </w:p>
    <w:p w:rsidR="00B6712D" w:rsidRDefault="00B6712D" w:rsidP="00F907C9">
      <w:pPr>
        <w:pStyle w:val="NormalWeb"/>
        <w:shd w:val="clear" w:color="auto" w:fill="FFFFFF"/>
        <w:tabs>
          <w:tab w:val="left" w:pos="7080"/>
        </w:tabs>
        <w:spacing w:after="0" w:line="240" w:lineRule="exact"/>
        <w:jc w:val="both"/>
        <w:rPr>
          <w:sz w:val="28"/>
          <w:szCs w:val="28"/>
        </w:rPr>
      </w:pPr>
      <w:r>
        <w:rPr>
          <w:sz w:val="28"/>
          <w:szCs w:val="28"/>
        </w:rPr>
        <w:t>екологічної безпеки</w:t>
      </w:r>
      <w:r>
        <w:rPr>
          <w:rFonts w:ascii="Open Sans" w:hAnsi="Open Sans"/>
          <w:sz w:val="28"/>
          <w:szCs w:val="28"/>
        </w:rPr>
        <w:t>.</w:t>
      </w:r>
      <w:r>
        <w:rPr>
          <w:sz w:val="28"/>
          <w:szCs w:val="28"/>
        </w:rPr>
        <w:t xml:space="preserve">                                                                 Олена ГАРКУША</w:t>
      </w:r>
    </w:p>
    <w:p w:rsidR="00B6712D" w:rsidRDefault="00B6712D" w:rsidP="00F907C9">
      <w:pPr>
        <w:spacing w:line="240" w:lineRule="exact"/>
        <w:rPr>
          <w:color w:val="000000"/>
          <w:sz w:val="28"/>
          <w:szCs w:val="28"/>
        </w:rPr>
      </w:pPr>
    </w:p>
    <w:p w:rsidR="00B6712D" w:rsidRDefault="00B6712D" w:rsidP="00F907C9">
      <w:pPr>
        <w:spacing w:line="240" w:lineRule="exact"/>
        <w:rPr>
          <w:color w:val="000000"/>
          <w:sz w:val="28"/>
          <w:szCs w:val="28"/>
        </w:rPr>
      </w:pPr>
      <w:r>
        <w:rPr>
          <w:color w:val="000000"/>
          <w:sz w:val="28"/>
          <w:szCs w:val="28"/>
        </w:rPr>
        <w:t>Погоджено:</w:t>
      </w:r>
    </w:p>
    <w:p w:rsidR="00B6712D" w:rsidRDefault="00B6712D" w:rsidP="00F907C9">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B6712D" w:rsidRDefault="00B6712D" w:rsidP="00F907C9">
      <w:pPr>
        <w:tabs>
          <w:tab w:val="left" w:pos="3720"/>
        </w:tabs>
        <w:spacing w:line="240" w:lineRule="exact"/>
        <w:rPr>
          <w:color w:val="000000"/>
          <w:sz w:val="28"/>
          <w:szCs w:val="28"/>
        </w:rPr>
      </w:pPr>
      <w:r>
        <w:rPr>
          <w:color w:val="000000"/>
          <w:sz w:val="28"/>
          <w:szCs w:val="28"/>
        </w:rPr>
        <w:t>юридично-кадрового забезпечення</w:t>
      </w:r>
    </w:p>
    <w:p w:rsidR="00B6712D" w:rsidRDefault="00B6712D" w:rsidP="00F907C9">
      <w:pPr>
        <w:spacing w:line="240" w:lineRule="exact"/>
        <w:jc w:val="both"/>
        <w:rPr>
          <w:color w:val="000000"/>
          <w:sz w:val="28"/>
          <w:szCs w:val="28"/>
        </w:rPr>
      </w:pPr>
      <w:r>
        <w:rPr>
          <w:color w:val="000000"/>
          <w:sz w:val="28"/>
          <w:szCs w:val="28"/>
        </w:rPr>
        <w:t xml:space="preserve">діяльності ради та її виконавчого </w:t>
      </w:r>
    </w:p>
    <w:p w:rsidR="00B6712D" w:rsidRDefault="00B6712D" w:rsidP="00F907C9">
      <w:pPr>
        <w:tabs>
          <w:tab w:val="left" w:pos="7080"/>
        </w:tabs>
        <w:spacing w:line="240" w:lineRule="exact"/>
        <w:jc w:val="both"/>
        <w:rPr>
          <w:color w:val="000000"/>
          <w:sz w:val="28"/>
          <w:szCs w:val="28"/>
        </w:rPr>
      </w:pPr>
      <w:r>
        <w:rPr>
          <w:color w:val="000000"/>
          <w:sz w:val="28"/>
          <w:szCs w:val="28"/>
        </w:rPr>
        <w:t>комітету                                                                                    Катерина ЩЕРБІНА</w:t>
      </w:r>
    </w:p>
    <w:p w:rsidR="00B6712D" w:rsidRDefault="00B6712D" w:rsidP="00F907C9">
      <w:pPr>
        <w:spacing w:line="240" w:lineRule="exact"/>
        <w:jc w:val="both"/>
        <w:rPr>
          <w:color w:val="000000"/>
          <w:sz w:val="28"/>
          <w:szCs w:val="28"/>
        </w:rPr>
      </w:pPr>
    </w:p>
    <w:p w:rsidR="00B6712D" w:rsidRDefault="00B6712D" w:rsidP="00F907C9">
      <w:pPr>
        <w:spacing w:line="240" w:lineRule="exact"/>
        <w:rPr>
          <w:color w:val="000000"/>
          <w:sz w:val="28"/>
          <w:szCs w:val="28"/>
        </w:rPr>
      </w:pPr>
    </w:p>
    <w:p w:rsidR="00B6712D" w:rsidRDefault="00B6712D" w:rsidP="00F907C9">
      <w:pPr>
        <w:spacing w:line="240" w:lineRule="exact"/>
        <w:rPr>
          <w:color w:val="000000"/>
          <w:sz w:val="28"/>
          <w:szCs w:val="28"/>
        </w:rPr>
      </w:pPr>
      <w:r>
        <w:rPr>
          <w:color w:val="000000"/>
          <w:sz w:val="28"/>
          <w:szCs w:val="28"/>
        </w:rPr>
        <w:t>Голова постійної депутатської</w:t>
      </w:r>
    </w:p>
    <w:p w:rsidR="00B6712D" w:rsidRDefault="00B6712D" w:rsidP="00F907C9">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B6712D" w:rsidRDefault="00B6712D" w:rsidP="00F907C9">
      <w:pPr>
        <w:spacing w:line="240" w:lineRule="exact"/>
        <w:rPr>
          <w:sz w:val="28"/>
          <w:szCs w:val="28"/>
        </w:rPr>
      </w:pPr>
      <w:r>
        <w:rPr>
          <w:sz w:val="28"/>
          <w:szCs w:val="28"/>
        </w:rPr>
        <w:t xml:space="preserve">природокористування, екології, планування </w:t>
      </w:r>
    </w:p>
    <w:p w:rsidR="00B6712D" w:rsidRDefault="00B6712D" w:rsidP="00F907C9">
      <w:pPr>
        <w:spacing w:line="240" w:lineRule="exact"/>
        <w:rPr>
          <w:sz w:val="28"/>
          <w:szCs w:val="28"/>
        </w:rPr>
      </w:pPr>
      <w:r>
        <w:rPr>
          <w:sz w:val="28"/>
          <w:szCs w:val="28"/>
        </w:rPr>
        <w:t>території, будівництва, архітектури,</w:t>
      </w:r>
    </w:p>
    <w:p w:rsidR="00B6712D" w:rsidRDefault="00B6712D" w:rsidP="00F907C9">
      <w:pPr>
        <w:spacing w:line="240" w:lineRule="exact"/>
        <w:rPr>
          <w:sz w:val="28"/>
          <w:szCs w:val="28"/>
        </w:rPr>
      </w:pPr>
      <w:r>
        <w:rPr>
          <w:sz w:val="28"/>
          <w:szCs w:val="28"/>
        </w:rPr>
        <w:t>охорони пам’яток, історичного</w:t>
      </w:r>
    </w:p>
    <w:p w:rsidR="00B6712D" w:rsidRDefault="00B6712D" w:rsidP="00F907C9">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B6712D" w:rsidRDefault="00B6712D" w:rsidP="00F907C9">
      <w:pPr>
        <w:spacing w:line="240" w:lineRule="exact"/>
        <w:rPr>
          <w:color w:val="000000"/>
          <w:sz w:val="28"/>
          <w:szCs w:val="28"/>
        </w:rPr>
        <w:sectPr w:rsidR="00B6712D">
          <w:pgSz w:w="11906" w:h="16838"/>
          <w:pgMar w:top="1134" w:right="567" w:bottom="1134" w:left="1560" w:header="709" w:footer="709" w:gutter="0"/>
          <w:cols w:space="720"/>
        </w:sectPr>
      </w:pPr>
    </w:p>
    <w:p w:rsidR="00B6712D" w:rsidRDefault="00B6712D" w:rsidP="00F907C9">
      <w:pPr>
        <w:spacing w:line="240" w:lineRule="exact"/>
      </w:pPr>
    </w:p>
    <w:sectPr w:rsidR="00B6712D"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083663"/>
    <w:rsid w:val="00122D9D"/>
    <w:rsid w:val="00163BCC"/>
    <w:rsid w:val="00184060"/>
    <w:rsid w:val="001F2BB4"/>
    <w:rsid w:val="00203EE2"/>
    <w:rsid w:val="00252B3C"/>
    <w:rsid w:val="0025703A"/>
    <w:rsid w:val="00265F23"/>
    <w:rsid w:val="00297F78"/>
    <w:rsid w:val="002E1943"/>
    <w:rsid w:val="0031144D"/>
    <w:rsid w:val="003531C1"/>
    <w:rsid w:val="003751E4"/>
    <w:rsid w:val="00381C30"/>
    <w:rsid w:val="003938AC"/>
    <w:rsid w:val="003A605A"/>
    <w:rsid w:val="0041682F"/>
    <w:rsid w:val="00435F65"/>
    <w:rsid w:val="00456ACC"/>
    <w:rsid w:val="00460B47"/>
    <w:rsid w:val="00465217"/>
    <w:rsid w:val="004729DB"/>
    <w:rsid w:val="00473605"/>
    <w:rsid w:val="004B0012"/>
    <w:rsid w:val="004D28BB"/>
    <w:rsid w:val="0056419F"/>
    <w:rsid w:val="005B0AFE"/>
    <w:rsid w:val="005B44D9"/>
    <w:rsid w:val="005C30F5"/>
    <w:rsid w:val="005F4BEF"/>
    <w:rsid w:val="00645C6B"/>
    <w:rsid w:val="0068189A"/>
    <w:rsid w:val="006A7115"/>
    <w:rsid w:val="006C2F80"/>
    <w:rsid w:val="006E0245"/>
    <w:rsid w:val="006E2A10"/>
    <w:rsid w:val="007228ED"/>
    <w:rsid w:val="007935D8"/>
    <w:rsid w:val="007E0F82"/>
    <w:rsid w:val="007E2F53"/>
    <w:rsid w:val="00810625"/>
    <w:rsid w:val="0085245C"/>
    <w:rsid w:val="008B7B29"/>
    <w:rsid w:val="008F4038"/>
    <w:rsid w:val="00944D77"/>
    <w:rsid w:val="009472B6"/>
    <w:rsid w:val="009727F5"/>
    <w:rsid w:val="0098581A"/>
    <w:rsid w:val="009A777E"/>
    <w:rsid w:val="009B0E63"/>
    <w:rsid w:val="00A37DA0"/>
    <w:rsid w:val="00A93084"/>
    <w:rsid w:val="00A96097"/>
    <w:rsid w:val="00AA2E33"/>
    <w:rsid w:val="00AB18B3"/>
    <w:rsid w:val="00AD5101"/>
    <w:rsid w:val="00B13BE5"/>
    <w:rsid w:val="00B47795"/>
    <w:rsid w:val="00B6333E"/>
    <w:rsid w:val="00B6712D"/>
    <w:rsid w:val="00B76EFE"/>
    <w:rsid w:val="00B928BB"/>
    <w:rsid w:val="00BB1839"/>
    <w:rsid w:val="00BE7C2F"/>
    <w:rsid w:val="00C52DBB"/>
    <w:rsid w:val="00CB0A3E"/>
    <w:rsid w:val="00CB230D"/>
    <w:rsid w:val="00CC2B44"/>
    <w:rsid w:val="00D029C9"/>
    <w:rsid w:val="00D11517"/>
    <w:rsid w:val="00D1275C"/>
    <w:rsid w:val="00D220B9"/>
    <w:rsid w:val="00D3158C"/>
    <w:rsid w:val="00D635C7"/>
    <w:rsid w:val="00DD3361"/>
    <w:rsid w:val="00E0412A"/>
    <w:rsid w:val="00E35530"/>
    <w:rsid w:val="00E77DEC"/>
    <w:rsid w:val="00EC7BB7"/>
    <w:rsid w:val="00EE172B"/>
    <w:rsid w:val="00F060E1"/>
    <w:rsid w:val="00F07A83"/>
    <w:rsid w:val="00F2080A"/>
    <w:rsid w:val="00F907C9"/>
    <w:rsid w:val="00F93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Times New Roman"/>
      <w:sz w:val="20"/>
      <w:lang w:val="uk-UA"/>
    </w:rPr>
  </w:style>
  <w:style w:type="character" w:customStyle="1" w:styleId="HTML1">
    <w:name w:val="Стандартный HTML Знак1"/>
    <w:uiPriority w:val="99"/>
    <w:semiHidden/>
    <w:rsid w:val="00C52DBB"/>
    <w:rPr>
      <w:rFonts w:ascii="Consolas" w:hAnsi="Consolas"/>
      <w:sz w:val="20"/>
      <w:lang w:val="uk-UA" w:eastAsia="ru-RU"/>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C52DBB"/>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C52DBB"/>
    <w:rPr>
      <w:rFonts w:ascii="Times New Roman" w:hAnsi="Times New Roman"/>
      <w:sz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184060"/>
    <w:rPr>
      <w:sz w:val="24"/>
      <w:lang w:val="uk-UA" w:eastAsia="uk-UA"/>
    </w:r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0">
    <w:name w:val="Обычный (веб) Знак"/>
    <w:uiPriority w:val="99"/>
    <w:locked/>
    <w:rsid w:val="00645C6B"/>
    <w:rPr>
      <w:sz w:val="24"/>
      <w:lang w:val="uk-UA" w:eastAsia="uk-UA"/>
    </w:rPr>
  </w:style>
</w:styles>
</file>

<file path=word/webSettings.xml><?xml version="1.0" encoding="utf-8"?>
<w:webSettings xmlns:r="http://schemas.openxmlformats.org/officeDocument/2006/relationships" xmlns:w="http://schemas.openxmlformats.org/wordprocessingml/2006/main">
  <w:divs>
    <w:div w:id="1151756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Pages>
  <Words>492</Words>
  <Characters>2808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31</cp:revision>
  <cp:lastPrinted>2021-07-06T08:14:00Z</cp:lastPrinted>
  <dcterms:created xsi:type="dcterms:W3CDTF">2021-05-25T13:37:00Z</dcterms:created>
  <dcterms:modified xsi:type="dcterms:W3CDTF">2021-07-06T08:14:00Z</dcterms:modified>
</cp:coreProperties>
</file>